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>
          <w:rFonts w:ascii="Calibri" w:hAnsi="Calibri"/>
        </w:rPr>
      </w:pPr>
      <w:r>
        <w:rPr>
          <w:rFonts w:ascii="Calibri" w:hAnsi="Calibri"/>
        </w:rPr>
        <w:br/>
        <w:t xml:space="preserve">Слова не описывают реальность </w:t>
        <w:br/>
        <w:t xml:space="preserve">Реальность которую они описывают не имеет никакого отношения к реальности, она лишь немного похожа </w:t>
        <w:br/>
        <w:t>Слова лишь инструмент общения не более.</w:t>
        <w:br/>
        <w:br/>
        <w:t>Слова это кисточка, инструмент</w:t>
        <w:br/>
        <w:t>Реальность которая получается из слов это рисунок</w:t>
        <w:br/>
        <w:t>А яблоко это реальность.</w:t>
        <w:br/>
        <w:t xml:space="preserve">Рисунок не имеет никакого отношения к реальности, но он похож на реальность, иногда даже очень, но он никогда не станет реальностью. Что бы слова стали реальностью нужно быть богом который создаёт </w:t>
      </w:r>
      <w:r>
        <w:rPr>
          <w:rFonts w:ascii="Calibri" w:hAnsi="Calibri"/>
        </w:rPr>
        <w:t>реальный</w:t>
      </w:r>
      <w:r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материальный </w:t>
      </w:r>
      <w:r>
        <w:rPr>
          <w:rFonts w:ascii="Calibri" w:hAnsi="Calibri"/>
        </w:rPr>
        <w:t xml:space="preserve">мир словами. </w:t>
        <w:br/>
        <w:br/>
        <w:t xml:space="preserve">Слова описывают реальность, но описание реальности это не реальность, </w:t>
      </w:r>
      <w:r>
        <w:rPr>
          <w:rFonts w:ascii="Calibri" w:hAnsi="Calibri"/>
        </w:rPr>
        <w:t>оно</w:t>
      </w:r>
      <w:r>
        <w:rPr>
          <w:rFonts w:ascii="Calibri" w:hAnsi="Calibri"/>
        </w:rPr>
        <w:t xml:space="preserve"> не имеет никакого отношения к реальности только немного похоже на неё </w:t>
        <w:br/>
        <w:t xml:space="preserve">Если слова описывают реальность, а описание реальности это не реальность, то слова не описывают реальность, они описывают </w:t>
      </w:r>
      <w:r>
        <w:rPr>
          <w:rFonts w:ascii="Calibri" w:hAnsi="Calibri"/>
        </w:rPr>
        <w:t>нечто похожее на реальность</w:t>
      </w:r>
      <w:r>
        <w:rPr>
          <w:rFonts w:ascii="Calibri" w:hAnsi="Calibri"/>
        </w:rPr>
        <w:br/>
        <w:t>Они описывают только своё собственное значение, а всё остальное остаётся неописанным</w:t>
        <w:br/>
        <w:br/>
      </w:r>
      <w:r>
        <w:rPr>
          <w:rFonts w:ascii="Calibri" w:hAnsi="Calibri"/>
        </w:rPr>
        <w:t>Очень часто из слов получается такое описание реальности, которое если считать реальностью будет вызывать страх, злость, грусть, будет пропадать желание жить в такой реальности и</w:t>
      </w:r>
      <w:r>
        <w:rPr>
          <w:rFonts w:ascii="Calibri" w:hAnsi="Calibri"/>
        </w:rPr>
        <w:t>ли</w:t>
      </w:r>
      <w:r>
        <w:rPr>
          <w:rFonts w:ascii="Calibri" w:hAnsi="Calibri"/>
        </w:rPr>
        <w:t xml:space="preserve"> сильное желание её изменить. Почему из слов постоянно получается такое стрёмное описание реальности? Потому что </w:t>
      </w:r>
      <w:r>
        <w:rPr>
          <w:rFonts w:ascii="Calibri" w:hAnsi="Calibri"/>
        </w:rPr>
        <w:t>существует огромное количество стрёмных выдуманный слов, не имеющих отношения к реальности</w:t>
      </w:r>
      <w:r>
        <w:rPr>
          <w:rFonts w:ascii="Calibri" w:hAnsi="Calibri"/>
        </w:rPr>
        <w:t xml:space="preserve">, плюс описание реальности никогда не бывает полным, а без каких то вещей реальность </w:t>
      </w:r>
      <w:r>
        <w:rPr>
          <w:rFonts w:ascii="Calibri" w:hAnsi="Calibri"/>
        </w:rPr>
        <w:t>может</w:t>
      </w:r>
      <w:r>
        <w:rPr>
          <w:rFonts w:ascii="Calibri" w:hAnsi="Calibri"/>
        </w:rPr>
        <w:t xml:space="preserve"> выглядеть хуже чем на самом деле. </w:t>
        <w:br/>
        <w:br/>
        <w:t xml:space="preserve">Зачем вообще смотреть на описание реальности словами, если описание реальности это искажённая недореальность, если хочешь понять что такое реальность то просто смотри вокруг и </w:t>
      </w:r>
      <w:r>
        <w:rPr>
          <w:rFonts w:ascii="Calibri" w:hAnsi="Calibri"/>
        </w:rPr>
        <w:t>увидишь самую полную картину</w:t>
      </w:r>
      <w:r>
        <w:rPr>
          <w:rFonts w:ascii="Calibri" w:hAnsi="Calibri"/>
        </w:rPr>
        <w:t xml:space="preserve">, в голове ты увидишь только свои выдумки о реальности. Если ты хочешь понять как поступать, просто смотри на реальную реальность, а не на её неполное описание и выбирай что хочешь. </w:t>
        <w:br/>
        <w:br/>
        <w:t xml:space="preserve">Описание реальности нужно только для одной цели, что бы общаться, что бы представлять в какую реальность выстраиваются твои слова в голове </w:t>
      </w:r>
      <w:r>
        <w:rPr>
          <w:rFonts w:ascii="Calibri" w:hAnsi="Calibri"/>
        </w:rPr>
        <w:t xml:space="preserve">твоих слушателей и корректировать свою речь, </w:t>
      </w:r>
      <w:r>
        <w:rPr>
          <w:rFonts w:ascii="Calibri" w:hAnsi="Calibri"/>
        </w:rPr>
        <w:t xml:space="preserve">всё, </w:t>
      </w:r>
      <w:r>
        <w:rPr>
          <w:rFonts w:ascii="Calibri" w:hAnsi="Calibri"/>
        </w:rPr>
        <w:t>другого</w:t>
      </w:r>
      <w:r>
        <w:rPr>
          <w:rFonts w:ascii="Calibri" w:hAnsi="Calibri"/>
        </w:rPr>
        <w:t xml:space="preserve"> смысла </w:t>
      </w:r>
      <w:r>
        <w:rPr>
          <w:rFonts w:ascii="Calibri" w:hAnsi="Calibri"/>
        </w:rPr>
        <w:t>в этой функции мозга нет</w:t>
      </w:r>
      <w:r>
        <w:rPr>
          <w:rFonts w:ascii="Calibri" w:hAnsi="Calibri"/>
        </w:rPr>
        <w:t xml:space="preserve">. </w:t>
        <w:br/>
      </w:r>
      <w:r>
        <w:rPr>
          <w:rFonts w:ascii="Calibri" w:hAnsi="Calibri"/>
        </w:rPr>
        <w:t>Мне самому для себя выстраивать описание реальности в голове совершенно незачем, я и так сам себя понимаю, мне не нужно себе ничего объяснять, у меня уже есть полная картина реальности перед глазами, что мне ещё нужно?</w:t>
        <w:br/>
        <w:br/>
      </w:r>
      <w:r>
        <w:rPr>
          <w:rFonts w:ascii="Calibri" w:hAnsi="Calibri"/>
        </w:rPr>
        <w:t xml:space="preserve">Главная мысль, что слова не описывают реальность, реальность нельзя описать словами, так же как нельзя красками нарисовать настоящее яблоко. Описание реальности никогда не станет </w:t>
      </w:r>
      <w:r>
        <w:rPr>
          <w:rFonts w:ascii="Calibri" w:hAnsi="Calibri"/>
        </w:rPr>
        <w:t>реальностью</w:t>
      </w:r>
      <w:r>
        <w:rPr>
          <w:rFonts w:ascii="Calibri" w:hAnsi="Calibri"/>
        </w:rPr>
        <w:t xml:space="preserve">, оно всегда останется лишь описанием. Поэтому, нет смысла воспринимать описание реальности в голове, как отражение реальности, если тебе нужно знать что происходит в реальности то смотри на реальность, а не на её описание в голове. </w:t>
        <w:br/>
        <w:br/>
      </w:r>
      <w:r>
        <w:rPr>
          <w:rFonts w:ascii="Calibri" w:hAnsi="Calibri"/>
        </w:rPr>
        <w:t>Слова не описывают реальность, они описывают только своё значение.</w:t>
      </w:r>
      <w:r>
        <w:rPr>
          <w:rFonts w:ascii="Calibri" w:hAnsi="Calibri"/>
        </w:rPr>
        <w:br/>
      </w:r>
      <w:r>
        <w:rPr>
          <w:rFonts w:ascii="Calibri" w:hAnsi="Calibri"/>
        </w:rPr>
        <w:t xml:space="preserve">Описание реальности </w:t>
      </w:r>
      <w:r>
        <w:rPr>
          <w:rFonts w:ascii="Calibri" w:hAnsi="Calibri"/>
        </w:rPr>
        <w:t>не</w:t>
      </w:r>
      <w:r>
        <w:rPr>
          <w:rFonts w:ascii="Calibri" w:hAnsi="Calibri"/>
        </w:rPr>
        <w:t>реально.</w:t>
        <w:br/>
        <w:t>Описание реальности не имеет отношение к реальности.</w:t>
        <w:br/>
        <w:t>Не</w:t>
      </w:r>
      <w:r>
        <w:rPr>
          <w:rFonts w:ascii="Calibri" w:hAnsi="Calibri"/>
        </w:rPr>
        <w:t>льзя</w:t>
      </w:r>
      <w:r>
        <w:rPr>
          <w:rFonts w:ascii="Calibri" w:hAnsi="Calibri"/>
        </w:rPr>
        <w:t xml:space="preserve"> понять реальность через её описание в голове.</w:t>
        <w:br/>
      </w:r>
      <w:r>
        <w:rPr>
          <w:rFonts w:ascii="Calibri" w:hAnsi="Calibri"/>
        </w:rPr>
        <w:t>Нельзя понять, какой должна быть реальность через её описание в голове.</w:t>
      </w:r>
      <w:r>
        <w:rPr>
          <w:rFonts w:ascii="Calibri" w:hAnsi="Calibri"/>
        </w:rPr>
        <w:br/>
        <w:br/>
      </w:r>
      <w:r>
        <w:rPr>
          <w:rFonts w:ascii="Calibri" w:hAnsi="Calibri"/>
        </w:rPr>
        <w:t>Реальность переводится в слова</w:t>
      </w:r>
      <w:r>
        <w:rPr>
          <w:rFonts w:ascii="Calibri" w:hAnsi="Calibri"/>
        </w:rPr>
        <w:br/>
      </w:r>
      <w:r>
        <w:rPr>
          <w:rFonts w:ascii="Calibri" w:hAnsi="Calibri"/>
        </w:rPr>
        <w:t>Слова создают образы</w:t>
        <w:br/>
        <w:t xml:space="preserve">Никакие образы не </w:t>
      </w:r>
      <w:r>
        <w:rPr>
          <w:rFonts w:ascii="Calibri" w:hAnsi="Calibri"/>
        </w:rPr>
        <w:t>имеют отношение к</w:t>
      </w:r>
      <w:r>
        <w:rPr>
          <w:rFonts w:ascii="Calibri" w:hAnsi="Calibri"/>
        </w:rPr>
        <w:t xml:space="preserve"> реальност</w:t>
      </w:r>
      <w:r>
        <w:rPr>
          <w:rFonts w:ascii="Calibri" w:hAnsi="Calibri"/>
        </w:rPr>
        <w:t>и</w:t>
      </w:r>
      <w:r>
        <w:rPr>
          <w:rFonts w:ascii="Calibri" w:hAnsi="Calibri"/>
        </w:rPr>
        <w:t xml:space="preserve">, они </w:t>
      </w:r>
      <w:r>
        <w:rPr>
          <w:rFonts w:ascii="Calibri" w:hAnsi="Calibri"/>
        </w:rPr>
        <w:t>имеют отношение</w:t>
      </w:r>
      <w:r>
        <w:rPr>
          <w:rFonts w:ascii="Calibri" w:hAnsi="Calibri"/>
        </w:rPr>
        <w:t xml:space="preserve"> только </w:t>
      </w:r>
      <w:r>
        <w:rPr>
          <w:rFonts w:ascii="Calibri" w:hAnsi="Calibri"/>
        </w:rPr>
        <w:t>к</w:t>
      </w:r>
      <w:r>
        <w:rPr>
          <w:rFonts w:ascii="Calibri" w:hAnsi="Calibri"/>
        </w:rPr>
        <w:t xml:space="preserve"> слов</w:t>
      </w:r>
      <w:r>
        <w:rPr>
          <w:rFonts w:ascii="Calibri" w:hAnsi="Calibri"/>
        </w:rPr>
        <w:t>ам</w:t>
      </w:r>
      <w:r>
        <w:rPr>
          <w:rFonts w:ascii="Calibri" w:hAnsi="Calibri"/>
        </w:rPr>
        <w:t>.</w:t>
        <w:br/>
        <w:br/>
      </w:r>
      <w:r>
        <w:rPr>
          <w:rFonts w:ascii="Calibri" w:hAnsi="Calibri"/>
        </w:rPr>
        <w:t>Описания реальности не существует</w:t>
        <w:br/>
      </w:r>
      <w:r>
        <w:rPr>
          <w:rFonts w:ascii="Calibri" w:hAnsi="Calibri"/>
        </w:rPr>
        <w:t>Не считать описание реальности реальностью.</w:t>
      </w:r>
      <w:r>
        <w:rPr>
          <w:rFonts w:ascii="Calibri" w:hAnsi="Calibri"/>
        </w:rPr>
        <w:br/>
      </w:r>
      <w:r>
        <w:rPr>
          <w:rFonts w:ascii="Calibri" w:hAnsi="Calibri"/>
        </w:rPr>
        <w:t>Описание реальности это не реальность.</w:t>
        <w:br/>
        <w:br/>
      </w:r>
      <w:r>
        <w:rPr>
          <w:rFonts w:ascii="Calibri" w:hAnsi="Calibri"/>
          <w:b/>
          <w:bCs/>
        </w:rPr>
        <w:t>Второй заход</w:t>
      </w:r>
      <w:r>
        <w:rPr>
          <w:rFonts w:ascii="Calibri" w:hAnsi="Calibri"/>
        </w:rPr>
        <w:br/>
        <w:t>5. Слова описывают только собственное значение, а не реальность</w:t>
        <w:br/>
        <w:t>4. Не существует слов описывающих реальность, это должны быть слова создающие материю</w:t>
        <w:br/>
        <w:t xml:space="preserve">3. Описание значения слов это не реальность </w:t>
        <w:br/>
        <w:t>2. Когда считаешь всплывающие в голове слова описанием реальности то это влияет на моё состояние в соответствии с тем какое описание вырисовывается</w:t>
        <w:br/>
        <w:t xml:space="preserve">1. Слова не имеют реального значения </w:t>
        <w:br/>
        <w:br/>
        <w:t xml:space="preserve">Нельзя считать всплывающие в голове слова описанием реальности, они описывают только собственное значение. </w:t>
        <w:br/>
        <w:br/>
        <w:t xml:space="preserve">Иначе то что они описывают будет восприниматься как реальность и будет плохое состояние. </w:t>
        <w:br/>
        <w:t>Если считать что всплывающие в голове слова описывают реальность, а не своё значение, то будет меняться состояние, потому что чаще всего это стрёмные слова. По сути все слова это мои детские выдумки о реальности, ложные выводы, ошибки восприятия.</w:t>
        <w:br/>
        <w:br/>
        <w:t xml:space="preserve">Слова других людей не имеют реального значения </w:t>
        <w:br/>
        <w:t>Слова других людей не описывают реальность</w:t>
        <w:br/>
        <w:t>Слова других людей описывают только собственное значение, а не реальность.</w:t>
        <w:br/>
        <w:t>Никакие слова не имеют реального значения</w:t>
        <w:br/>
        <w:t>Когда слушаешь кого то ты пытаешься понять значение слов, но слова не описывают реальность они описывают только собственное значение.</w:t>
        <w:br/>
        <w:br/>
        <w:t xml:space="preserve">Сами по себе слова не имеют реального значения что мои что чужие, но значение этих слов имеет реальное значение. </w:t>
        <w:br/>
        <w:t xml:space="preserve">Слова не имеют реального значения </w:t>
        <w:br/>
        <w:t>Значение слов имеет реальное значение</w:t>
        <w:br/>
        <w:br/>
        <w:t xml:space="preserve">Что такое ошибка </w:t>
        <w:br/>
        <w:t>Это когда реальность не совпадает с описанием реальности, которая должна была быть</w:t>
        <w:br/>
        <w:t xml:space="preserve">Описание реальности которая должна быть это не является описанием реальности которая должна быть </w:t>
        <w:br/>
        <w:t xml:space="preserve">Слова описывают только собственное значение, а не реальность, которая должна быть </w:t>
        <w:br/>
        <w:t>Описания реальности и описание реальности, которая должна быть не существует, есть только описание значения слов.</w:t>
        <w:br/>
        <w:br/>
        <w:t>Слова не описывают реальность и не описывают реальность, которая должна быть, они описывают только собственное значение.</w:t>
        <w:br/>
        <w:t>Ошибка это когда реальность не совпадает с описанием реальности, которая должна быть.</w:t>
        <w:br/>
        <w:t xml:space="preserve">В голове возникают либо слова описывающие реальность либо реальность которая должна быть. Если считать эти слова описывающими реальность, то будут проблемы. </w:t>
        <w:br/>
        <w:t xml:space="preserve">Никакие слова не имеют реального значения </w:t>
        <w:br/>
        <w:t>И не имеют отношения к реальности и реальности которая должна быть.</w:t>
        <w:br/>
        <w:br/>
        <w:t xml:space="preserve">Не придавать нереальное значение словам </w:t>
        <w:br/>
        <w:t>Не уходить от реального значения слов</w:t>
        <w:br/>
        <w:br/>
        <w:t xml:space="preserve">Мысли, фантазии, образы, слова, идеи ничего из этого не описывает реальность и не имеет к ней никакого отношения кроме того что это похоже на реальность. </w:t>
        <w:br/>
        <w:t xml:space="preserve">Не придавать нереальное значение ничему в голове. </w:t>
        <w:br/>
        <w:br/>
        <w:t xml:space="preserve">Всё что в моей голове не имеет отношения к реальности, это не является описанием реальности. </w:t>
        <w:br/>
        <w:br/>
      </w:r>
      <w:r>
        <w:rPr>
          <w:rFonts w:ascii="Calibri" w:hAnsi="Calibri"/>
        </w:rPr>
        <w:t>Мне бы вылечить страх и всё.</w:t>
        <w:br/>
        <w:t>Чего и почему я боюсь?</w:t>
        <w:br/>
        <w:t>Я боюсь, что слова окажутся описанием реальности.</w:t>
        <w:br/>
      </w:r>
      <w:r>
        <w:rPr>
          <w:rStyle w:val="Style14"/>
          <w:rFonts w:ascii="Calibri" w:hAnsi="Calibri"/>
        </w:rPr>
        <w:t>Я боюсь потому что говорю это как факт, но доказательств этому нет, поэтому что бы не бояться надо говорит это в стиле «мне кажется, что слова не описывают реальность, они описывают только собственное значение.»</w:t>
        <w:br/>
        <w:br/>
      </w:r>
      <w:r>
        <w:rPr>
          <w:rStyle w:val="Style14"/>
          <w:rFonts w:ascii="Calibri" w:hAnsi="Calibri"/>
        </w:rPr>
        <w:t xml:space="preserve">Сейчас мне кажется, </w:t>
      </w:r>
      <w:r>
        <w:rPr>
          <w:rStyle w:val="Style14"/>
          <w:rFonts w:ascii="Calibri" w:hAnsi="Calibri"/>
        </w:rPr>
        <w:t>что слова не описывают реальность</w:t>
      </w:r>
      <w:r>
        <w:rPr>
          <w:rStyle w:val="Style14"/>
          <w:rFonts w:ascii="Calibri" w:hAnsi="Calibri"/>
        </w:rPr>
        <w:t xml:space="preserve"> и мне кажется нет смысла менять своё мнение только из-за гипотетической вероятности, что это может быть ошибкой. Когда будет доказано, что это ошибка, тогда и начну </w:t>
      </w:r>
      <w:r>
        <w:rPr>
          <w:rStyle w:val="Style14"/>
          <w:rFonts w:ascii="Calibri" w:hAnsi="Calibri"/>
        </w:rPr>
        <w:t>считать иначе</w:t>
      </w:r>
      <w:r>
        <w:rPr>
          <w:rStyle w:val="Style14"/>
          <w:rFonts w:ascii="Calibri" w:hAnsi="Calibri"/>
        </w:rPr>
        <w:t xml:space="preserve">, а делать это раньше времени, без доказательств нет никакого смысла. </w:t>
        <w:br/>
        <w:br/>
      </w:r>
      <w:r>
        <w:rPr>
          <w:rStyle w:val="Style14"/>
          <w:rFonts w:ascii="Calibri" w:hAnsi="Calibri"/>
        </w:rPr>
        <w:t xml:space="preserve">Почему всё равно стресс? </w:t>
        <w:br/>
        <w:t>Потому что я не уверен? Потому что продолжаю сомневаться?</w:t>
        <w:br/>
        <w:br/>
      </w:r>
      <w:r>
        <w:rPr>
          <w:rStyle w:val="Style14"/>
          <w:rFonts w:ascii="Calibri" w:hAnsi="Calibri"/>
        </w:rPr>
        <w:t>Мне кажется, что слова не описывают реальность, даже это утверждение не описывает реальность.</w:t>
        <w:br/>
        <w:t>Мне кажется описание реальности это не реальность</w:t>
        <w:br/>
      </w:r>
      <w:r>
        <w:rPr>
          <w:rStyle w:val="Style14"/>
          <w:rFonts w:ascii="Calibri" w:hAnsi="Calibri"/>
        </w:rPr>
        <w:t>Мне кажется слова не имеют реального значения</w:t>
        <w:br/>
        <w:br/>
        <w:t>Описание реальности не имеет значения, имеет значение только реальность.</w:t>
        <w:br/>
        <w:br/>
        <w:t>Мне кажется слова не описывают реальность, они описывают только собственное значение, даже эти слова не описывают реальность.</w:t>
      </w:r>
      <w:r>
        <w:rPr>
          <w:rFonts w:ascii="Calibri" w:hAnsi="Calibri"/>
        </w:rPr>
        <w:br/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2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character" w:styleId="LineNumber">
    <w:name w:val="Line Number"/>
    <w:rPr/>
  </w:style>
  <w:style w:type="character" w:styleId="Style14">
    <w:name w:val="Основной шрифт абзаца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41</TotalTime>
  <Application>LibreOffice/24.2.1.2$Windows_X86_64 LibreOffice_project/db4def46b0453cc22e2d0305797cf981b68ef5ac</Application>
  <AppVersion>15.0000</AppVersion>
  <Pages>3</Pages>
  <Words>1000</Words>
  <Characters>5873</Characters>
  <CharactersWithSpaces>6925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2024-07-30T16:28:01Z</dcterms:created>
  <dc:creator/>
  <dc:description/>
  <dc:language>ru-RU</dc:language>
  <cp:lastModifiedBy/>
  <dcterms:modified xsi:type="dcterms:W3CDTF">2024-07-30T21:56:36Z</dcterms:modified>
  <cp:revision>10</cp:revision>
  <dc:subject/>
  <dc:title>Calibri</dc:title>
</cp:coreProperties>
</file>